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5F4B32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545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F4B32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4B32" w:rsidRDefault="005F4B32" w:rsidP="005F4B32">
            <w:pPr>
              <w:ind w:right="-143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ตัวชี้วัดที่ 4.2</w:t>
            </w:r>
          </w:p>
          <w:p w:rsidR="00086869" w:rsidRPr="006C7B37" w:rsidRDefault="00086869" w:rsidP="005F4B32">
            <w:pPr>
              <w:ind w:right="-143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B32" w:rsidRDefault="005F4B3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086869" w:rsidRPr="005F4B32" w:rsidRDefault="005F4B3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E0B5F" w:rsidRPr="003B7C5A" w:rsidTr="005F4B32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FE0B5F" w:rsidRPr="007A7A8A" w:rsidRDefault="00FE0B5F" w:rsidP="00FE0B5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</w:p>
          <w:p w:rsidR="00FE0B5F" w:rsidRPr="007A7A8A" w:rsidRDefault="00FE0B5F" w:rsidP="00FE0B5F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</w:p>
          <w:p w:rsidR="00FE0B5F" w:rsidRPr="007A7A8A" w:rsidRDefault="00FE0B5F" w:rsidP="00FE0B5F">
            <w:pPr>
              <w:tabs>
                <w:tab w:val="left" w:pos="1760"/>
              </w:tabs>
              <w:rPr>
                <w:cs/>
              </w:rPr>
            </w:pP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FE0B5F" w:rsidRPr="007A7A8A" w:rsidRDefault="00FE0B5F" w:rsidP="00FE0B5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FE0B5F" w:rsidRPr="007A7A8A" w:rsidRDefault="00FE0B5F" w:rsidP="00FE0B5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FE0B5F" w:rsidRPr="003B7C5A" w:rsidRDefault="00FE0B5F" w:rsidP="00FE0B5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FE0B5F" w:rsidRPr="003B7C5A" w:rsidTr="005F4B32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FE0B5F" w:rsidRPr="007A7A8A" w:rsidRDefault="00FE0B5F" w:rsidP="00FE0B5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</w:p>
          <w:p w:rsidR="00FE0B5F" w:rsidRPr="007A7A8A" w:rsidRDefault="00FE0B5F" w:rsidP="00FE0B5F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</w:p>
          <w:p w:rsidR="00FE0B5F" w:rsidRPr="007A7A8A" w:rsidRDefault="00FE0B5F" w:rsidP="00FE0B5F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วัชราวลี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วัชรีวงศ์ ณ อยุธยา</w:t>
            </w:r>
          </w:p>
          <w:p w:rsidR="00FE0B5F" w:rsidRDefault="00FE0B5F" w:rsidP="00FE0B5F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นางสาวศุภมาส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ลิมาวัฒนชัย</w:t>
            </w:r>
          </w:p>
          <w:p w:rsidR="00FE0B5F" w:rsidRPr="007A7A8A" w:rsidRDefault="00FE0B5F" w:rsidP="00FE0B5F">
            <w:pPr>
              <w:tabs>
                <w:tab w:val="left" w:pos="1335"/>
              </w:tabs>
              <w:rPr>
                <w:cs/>
              </w:rPr>
            </w:pPr>
            <w:r>
              <w:rPr>
                <w:cs/>
              </w:rPr>
              <w:tab/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นางสาววินันดา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แสงทอง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FE0B5F" w:rsidRPr="007A7A8A" w:rsidRDefault="00FE0B5F" w:rsidP="00FE0B5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5355</w:t>
            </w:r>
          </w:p>
          <w:p w:rsidR="00FE0B5F" w:rsidRPr="007A7A8A" w:rsidRDefault="00FE0B5F" w:rsidP="00FE0B5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7A7A8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FE0B5F" w:rsidRPr="007A7A8A" w:rsidRDefault="00FE0B5F" w:rsidP="00FE0B5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FE0B5F" w:rsidRPr="007A7A8A" w:rsidRDefault="00FE0B5F" w:rsidP="00FE0B5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FE0B5F" w:rsidRPr="007A7A8A" w:rsidRDefault="00FE0B5F" w:rsidP="00FE0B5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7A7A8A">
              <w:rPr>
                <w:rFonts w:ascii="TH SarabunPSK" w:hAnsi="TH SarabunPSK" w:cs="TH SarabunPSK"/>
                <w:sz w:val="30"/>
                <w:szCs w:val="30"/>
                <w:cs/>
              </w:rPr>
              <w:t>53</w:t>
            </w:r>
            <w:r w:rsidRPr="007A7A8A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FE0B5F" w:rsidRPr="003B7C5A" w:rsidTr="005F4B32">
        <w:trPr>
          <w:gridAfter w:val="1"/>
          <w:wAfter w:w="6" w:type="dxa"/>
          <w:trHeight w:val="1792"/>
        </w:trPr>
        <w:tc>
          <w:tcPr>
            <w:tcW w:w="9663" w:type="dxa"/>
            <w:gridSpan w:val="3"/>
          </w:tcPr>
          <w:p w:rsidR="00FE0B5F" w:rsidRPr="003B7C5A" w:rsidRDefault="00FE0B5F" w:rsidP="00FE0B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E0B5F" w:rsidRPr="005F4B32" w:rsidRDefault="00FE0B5F" w:rsidP="00FE0B5F">
            <w:pPr>
              <w:widowControl w:val="0"/>
              <w:adjustRightInd w:val="0"/>
              <w:spacing w:before="120" w:line="360" w:lineRule="atLeast"/>
              <w:ind w:firstLine="342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F4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ไม่รวมงบประมาณที่ได้รับการจัดสรรเพิ่มเติมระหว่างปีงบประมาณ </w:t>
            </w:r>
          </w:p>
        </w:tc>
      </w:tr>
      <w:tr w:rsidR="00FE0B5F" w:rsidRPr="003B7C5A" w:rsidTr="005F4B32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FE0B5F" w:rsidRPr="003B7C5A" w:rsidRDefault="00FE0B5F" w:rsidP="00FE0B5F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FE0B5F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Pr="00F108FD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Pr="00F108FD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E0B5F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B5F" w:rsidRPr="00F108FD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Pr="00DA2412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E0B5F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B5F" w:rsidRPr="00F108FD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Pr="00DA2412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E0B5F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B5F" w:rsidRPr="00F108FD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Pr="00DA2412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E0B5F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B5F" w:rsidRPr="00F108FD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Pr="00DA2412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E0B5F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E0B5F" w:rsidRPr="00F108FD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Pr="00DA2412" w:rsidRDefault="00FE0B5F" w:rsidP="00FE0B5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FE0B5F" w:rsidRPr="00DE6CC4" w:rsidRDefault="00FE0B5F" w:rsidP="00FE0B5F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FE0B5F" w:rsidRPr="003B7C5A" w:rsidTr="005F4B32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FE0B5F" w:rsidRPr="003B7C5A" w:rsidRDefault="00FE0B5F" w:rsidP="00FE0B5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1271"/>
              <w:gridCol w:w="1418"/>
              <w:gridCol w:w="1138"/>
              <w:gridCol w:w="1347"/>
            </w:tblGrid>
            <w:tr w:rsidR="00FE0B5F" w:rsidRPr="003B7C5A" w:rsidTr="009C07AD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FE0B5F" w:rsidRPr="003B7C5A" w:rsidRDefault="00FE0B5F" w:rsidP="00FE0B5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1" w:type="dxa"/>
                  <w:vAlign w:val="center"/>
                </w:tcPr>
                <w:p w:rsidR="00FE0B5F" w:rsidRPr="003B7C5A" w:rsidRDefault="00FE0B5F" w:rsidP="00FE0B5F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FE0B5F" w:rsidRPr="003B7C5A" w:rsidRDefault="00FE0B5F" w:rsidP="00FE0B5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8" w:type="dxa"/>
                  <w:vAlign w:val="center"/>
                </w:tcPr>
                <w:p w:rsidR="00FE0B5F" w:rsidRPr="003B7C5A" w:rsidRDefault="00FE0B5F" w:rsidP="00FE0B5F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FE0B5F" w:rsidRPr="003B7C5A" w:rsidRDefault="00FE0B5F" w:rsidP="00FE0B5F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E0B5F" w:rsidRPr="003B7C5A" w:rsidTr="009C07AD">
              <w:trPr>
                <w:trHeight w:val="856"/>
                <w:jc w:val="center"/>
              </w:trPr>
              <w:tc>
                <w:tcPr>
                  <w:tcW w:w="4079" w:type="dxa"/>
                </w:tcPr>
                <w:p w:rsidR="00FE0B5F" w:rsidRPr="005F4B32" w:rsidRDefault="00FE0B5F" w:rsidP="00FE0B5F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F4B3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F4B32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1271" w:type="dxa"/>
                </w:tcPr>
                <w:p w:rsidR="00FE0B5F" w:rsidRPr="00AC4F8B" w:rsidRDefault="00FE0B5F" w:rsidP="00FE0B5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Default="00FE0B5F" w:rsidP="00FE0B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FE0B5F" w:rsidRDefault="00FE0B5F" w:rsidP="00FE0B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36.30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Default="00FE0B5F" w:rsidP="00FE0B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0B5F" w:rsidRDefault="00FE0B5F" w:rsidP="00FE0B5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FE0B5F" w:rsidRPr="003B7C5A" w:rsidRDefault="00FE0B5F" w:rsidP="00FE0B5F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E0B5F" w:rsidRPr="003B7C5A" w:rsidTr="005F4B32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FE0B5F" w:rsidRDefault="00FE0B5F" w:rsidP="00FE0B5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E0B5F" w:rsidRDefault="00FE0B5F" w:rsidP="00FE0B5F">
            <w:pPr>
              <w:spacing w:before="120"/>
              <w:ind w:firstLine="63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สำนักติดตามและประเมินผลอุดมศึกษา ได้ดำเนินการเบิกจ่ายเงินงบประมาณตามแผน โดยกำหนดแผนการใช้จ่ายไตรมาสที่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ตุลาคม 25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0EB">
              <w:rPr>
                <w:rFonts w:ascii="TH SarabunPSK" w:hAnsi="TH SarabunPSK" w:cs="TH SarabunPSK"/>
                <w:sz w:val="30"/>
                <w:szCs w:val="30"/>
              </w:rPr>
              <w:t>,744,800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ผลการเบิกจ่ายเงินตามแผนเป็นเงิน </w:t>
            </w:r>
            <w:r w:rsidRPr="004460EB">
              <w:rPr>
                <w:rFonts w:ascii="TH SarabunPSK" w:hAnsi="TH SarabunPSK" w:cs="TH SarabunPSK"/>
                <w:sz w:val="30"/>
                <w:szCs w:val="30"/>
              </w:rPr>
              <w:t>996,262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460EB">
              <w:rPr>
                <w:rFonts w:ascii="TH SarabunPSK" w:hAnsi="TH SarabunPSK" w:cs="TH SarabunPSK"/>
                <w:sz w:val="30"/>
                <w:szCs w:val="30"/>
              </w:rPr>
              <w:t xml:space="preserve">00 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36.30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ซึ่งต่ำกว่าแผนจำนวน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1,748</w:t>
            </w:r>
            <w:r w:rsidRPr="004460EB">
              <w:rPr>
                <w:rFonts w:ascii="TH SarabunPSK" w:hAnsi="TH SarabunPSK" w:cs="TH SarabunPSK"/>
                <w:sz w:val="30"/>
                <w:szCs w:val="30"/>
              </w:rPr>
              <w:t>,538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00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63.70</w:t>
            </w:r>
          </w:p>
          <w:p w:rsidR="00FE0B5F" w:rsidRPr="00CC3C9A" w:rsidRDefault="00FE0B5F" w:rsidP="00FE0B5F">
            <w:pPr>
              <w:spacing w:before="120"/>
              <w:ind w:firstLine="635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FE0B5F" w:rsidRPr="003B7C5A" w:rsidTr="009C07AD">
        <w:trPr>
          <w:gridAfter w:val="1"/>
          <w:wAfter w:w="6" w:type="dxa"/>
          <w:trHeight w:val="1834"/>
        </w:trPr>
        <w:tc>
          <w:tcPr>
            <w:tcW w:w="9663" w:type="dxa"/>
            <w:gridSpan w:val="3"/>
          </w:tcPr>
          <w:p w:rsidR="00FE0B5F" w:rsidRDefault="00FE0B5F" w:rsidP="00FE0B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E0B5F" w:rsidRPr="009C07AD" w:rsidRDefault="00FE0B5F" w:rsidP="00FE0B5F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b/>
                <w:bCs/>
                <w:spacing w:val="2"/>
                <w:sz w:val="30"/>
                <w:szCs w:val="30"/>
                <w:cs/>
              </w:rPr>
            </w:pPr>
            <w:r w:rsidRPr="004460EB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 xml:space="preserve">          สำ</w:t>
            </w:r>
            <w:r w:rsidRPr="004460EB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นักติดตามและประเมินผลอุดมศึกษา ได้ดำเนินการเบิกจ่ายเงินให้เป็นไปตามมาตรการ</w:t>
            </w:r>
            <w:r w:rsidRPr="004460EB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ด้านการงบ</w:t>
            </w:r>
            <w:r w:rsidRPr="004460EB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ประมาณ</w:t>
            </w:r>
            <w:r w:rsidRPr="004460EB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Pr="004460EB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 และ</w:t>
            </w:r>
            <w:r w:rsidRPr="004460EB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ได้ดำเนินการตามหลักเกณฑ์และวิธีการติดตามและประเมินผลตามแผนการปฏิบัติงานและแผนการใช้จ่ายงบประมาณ ประจำปีงบประมาณ พ.ศ. 2562</w:t>
            </w:r>
            <w:r w:rsidRPr="004460EB">
              <w:rPr>
                <w:rFonts w:ascii="TH SarabunPSK" w:hAnsi="TH SarabunPSK" w:cs="TH SarabunPSK" w:hint="cs"/>
                <w:b/>
                <w:bCs/>
                <w:spacing w:val="2"/>
                <w:sz w:val="30"/>
                <w:szCs w:val="30"/>
                <w:cs/>
              </w:rPr>
              <w:t xml:space="preserve">         </w:t>
            </w:r>
          </w:p>
        </w:tc>
      </w:tr>
      <w:tr w:rsidR="00FE0B5F" w:rsidRPr="003B7C5A" w:rsidTr="009C07AD">
        <w:trPr>
          <w:gridAfter w:val="1"/>
          <w:wAfter w:w="6" w:type="dxa"/>
          <w:trHeight w:val="1123"/>
        </w:trPr>
        <w:tc>
          <w:tcPr>
            <w:tcW w:w="9663" w:type="dxa"/>
            <w:gridSpan w:val="3"/>
          </w:tcPr>
          <w:p w:rsidR="00FE0B5F" w:rsidRDefault="00FE0B5F" w:rsidP="00FE0B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E0B5F" w:rsidRPr="000D55E0" w:rsidRDefault="00FE0B5F" w:rsidP="00FE0B5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-</w:t>
            </w:r>
          </w:p>
        </w:tc>
      </w:tr>
      <w:tr w:rsidR="00FE0B5F" w:rsidRPr="003B7C5A" w:rsidTr="009C07AD">
        <w:trPr>
          <w:gridAfter w:val="1"/>
          <w:wAfter w:w="6" w:type="dxa"/>
          <w:trHeight w:val="1422"/>
        </w:trPr>
        <w:tc>
          <w:tcPr>
            <w:tcW w:w="9663" w:type="dxa"/>
            <w:gridSpan w:val="3"/>
          </w:tcPr>
          <w:p w:rsidR="00FE0B5F" w:rsidRDefault="00FE0B5F" w:rsidP="00FE0B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FE0B5F" w:rsidRPr="000D55E0" w:rsidRDefault="00FE0B5F" w:rsidP="00FE0B5F">
            <w:pPr>
              <w:tabs>
                <w:tab w:val="left" w:pos="6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B57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7B570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12DCB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5C7" w:rsidRDefault="006A65C7">
      <w:r>
        <w:separator/>
      </w:r>
    </w:p>
  </w:endnote>
  <w:endnote w:type="continuationSeparator" w:id="0">
    <w:p w:rsidR="006A65C7" w:rsidRDefault="006A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5C7" w:rsidRDefault="006A65C7">
      <w:r>
        <w:separator/>
      </w:r>
    </w:p>
  </w:footnote>
  <w:footnote w:type="continuationSeparator" w:id="0">
    <w:p w:rsidR="006A65C7" w:rsidRDefault="006A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4B32" w:rsidRDefault="00EB1BC6" w:rsidP="005F4B3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F4B3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5F4B32" w:rsidRDefault="005F4B32" w:rsidP="005F4B3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5F4B32" w:rsidRDefault="005F4B32" w:rsidP="005F4B3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F4B32" w:rsidRDefault="00EB1BC6" w:rsidP="005F4B3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F4B3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5F4B32" w:rsidRDefault="005F4B32" w:rsidP="005F4B3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5F4B32" w:rsidRDefault="005F4B32" w:rsidP="005F4B3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574B"/>
    <w:rsid w:val="000246DC"/>
    <w:rsid w:val="00025C73"/>
    <w:rsid w:val="00031EAA"/>
    <w:rsid w:val="000539CC"/>
    <w:rsid w:val="000545E7"/>
    <w:rsid w:val="00061364"/>
    <w:rsid w:val="0007652E"/>
    <w:rsid w:val="00086869"/>
    <w:rsid w:val="000959DD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2DCB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3678"/>
    <w:rsid w:val="00426790"/>
    <w:rsid w:val="004306B6"/>
    <w:rsid w:val="0043284A"/>
    <w:rsid w:val="00436A70"/>
    <w:rsid w:val="00443E73"/>
    <w:rsid w:val="004460EB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0A25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4B32"/>
    <w:rsid w:val="0060158F"/>
    <w:rsid w:val="00614956"/>
    <w:rsid w:val="0061749F"/>
    <w:rsid w:val="00637718"/>
    <w:rsid w:val="00642568"/>
    <w:rsid w:val="00680463"/>
    <w:rsid w:val="00682347"/>
    <w:rsid w:val="00687A68"/>
    <w:rsid w:val="00690952"/>
    <w:rsid w:val="006A65C7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2269"/>
    <w:rsid w:val="007415B9"/>
    <w:rsid w:val="00757110"/>
    <w:rsid w:val="007605D4"/>
    <w:rsid w:val="00764DED"/>
    <w:rsid w:val="007706C4"/>
    <w:rsid w:val="007942C6"/>
    <w:rsid w:val="007A21D4"/>
    <w:rsid w:val="007A5E7D"/>
    <w:rsid w:val="007B5709"/>
    <w:rsid w:val="007B61B6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169C"/>
    <w:rsid w:val="008D27EB"/>
    <w:rsid w:val="008E45ED"/>
    <w:rsid w:val="008E67FD"/>
    <w:rsid w:val="008E6C7F"/>
    <w:rsid w:val="008F2F4D"/>
    <w:rsid w:val="008F792A"/>
    <w:rsid w:val="00900054"/>
    <w:rsid w:val="00910253"/>
    <w:rsid w:val="00914269"/>
    <w:rsid w:val="00922176"/>
    <w:rsid w:val="009332B8"/>
    <w:rsid w:val="009373FD"/>
    <w:rsid w:val="00950334"/>
    <w:rsid w:val="00962371"/>
    <w:rsid w:val="00962B83"/>
    <w:rsid w:val="0097213A"/>
    <w:rsid w:val="00991518"/>
    <w:rsid w:val="00994FC2"/>
    <w:rsid w:val="0099556A"/>
    <w:rsid w:val="009B23DE"/>
    <w:rsid w:val="009C07AD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340A"/>
    <w:rsid w:val="00B5406D"/>
    <w:rsid w:val="00B67D46"/>
    <w:rsid w:val="00B76FCB"/>
    <w:rsid w:val="00B834C3"/>
    <w:rsid w:val="00BA1A21"/>
    <w:rsid w:val="00BB2E91"/>
    <w:rsid w:val="00BC4597"/>
    <w:rsid w:val="00BC46C1"/>
    <w:rsid w:val="00BC5E9D"/>
    <w:rsid w:val="00BC746C"/>
    <w:rsid w:val="00C05ABF"/>
    <w:rsid w:val="00C06017"/>
    <w:rsid w:val="00C545E3"/>
    <w:rsid w:val="00C6134E"/>
    <w:rsid w:val="00C67D71"/>
    <w:rsid w:val="00CC3C9A"/>
    <w:rsid w:val="00CD40FC"/>
    <w:rsid w:val="00CE50B1"/>
    <w:rsid w:val="00CF0196"/>
    <w:rsid w:val="00CF3A4A"/>
    <w:rsid w:val="00CF45AF"/>
    <w:rsid w:val="00D134A9"/>
    <w:rsid w:val="00D20AB4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C3581"/>
    <w:rsid w:val="00DD3ACE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1BC6"/>
    <w:rsid w:val="00EC4F92"/>
    <w:rsid w:val="00EF441F"/>
    <w:rsid w:val="00EF49EB"/>
    <w:rsid w:val="00EF594D"/>
    <w:rsid w:val="00EF66C0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6060"/>
    <w:rsid w:val="00FB168E"/>
    <w:rsid w:val="00FB2183"/>
    <w:rsid w:val="00FC1974"/>
    <w:rsid w:val="00FC7650"/>
    <w:rsid w:val="00FD5F32"/>
    <w:rsid w:val="00FE0B5F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2A47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C942-8DC5-4939-B1BF-CF373B7A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37</cp:revision>
  <cp:lastPrinted>2019-06-11T07:02:00Z</cp:lastPrinted>
  <dcterms:created xsi:type="dcterms:W3CDTF">2019-02-04T07:47:00Z</dcterms:created>
  <dcterms:modified xsi:type="dcterms:W3CDTF">2019-09-03T03:35:00Z</dcterms:modified>
</cp:coreProperties>
</file>